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49695C56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 w:rsidR="00D91888">
        <w:rPr>
          <w:rFonts w:cs="Arial"/>
          <w:b/>
          <w:sz w:val="24"/>
          <w:szCs w:val="24"/>
        </w:rPr>
        <w:t>#96-e</w:t>
      </w:r>
      <w:r>
        <w:rPr>
          <w:b/>
          <w:i/>
          <w:sz w:val="28"/>
        </w:rPr>
        <w:tab/>
        <w:t>R5-22</w:t>
      </w:r>
      <w:r w:rsidR="006553EE">
        <w:rPr>
          <w:b/>
          <w:i/>
          <w:sz w:val="28"/>
        </w:rPr>
        <w:t>4147</w:t>
      </w:r>
    </w:p>
    <w:p w14:paraId="4EFCF9D9" w14:textId="5F0A2F5C" w:rsidR="00D91888" w:rsidRDefault="00D35DF7" w:rsidP="00D918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188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D91888">
        <w:rPr>
          <w:b/>
          <w:noProof/>
          <w:sz w:val="24"/>
        </w:rPr>
        <w:t xml:space="preserve">, </w:t>
      </w:r>
      <w:r w:rsidR="00D91888">
        <w:rPr>
          <w:b/>
          <w:bCs/>
          <w:sz w:val="24"/>
          <w:szCs w:val="24"/>
        </w:rPr>
        <w:t>15 – 26 Aug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D4A68EC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91888" w:rsidRPr="00AF3FFD">
              <w:t>PC3 EN-DC DC_3A-7A-20A_n8A and DC_3A_n8A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8B73B7E" w:rsidR="00E61721" w:rsidRDefault="00D35DF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18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B637C27" w:rsidR="00E61721" w:rsidRDefault="00D91888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553EE">
              <w:rPr>
                <w:noProof/>
              </w:rPr>
              <w:t>8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F25E48">
              <w:rPr>
                <w:noProof/>
              </w:rPr>
              <w:t>26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F4A7F17" w:rsidR="00E61721" w:rsidRDefault="00D91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67FA82F9" w:rsidR="00E61721" w:rsidRDefault="00D91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6E72D" w14:textId="77777777" w:rsidR="00D91888" w:rsidRDefault="00D91888" w:rsidP="00D91888">
            <w:pPr>
              <w:pStyle w:val="CRCoverPage"/>
              <w:spacing w:after="0"/>
            </w:pPr>
            <w:r>
              <w:t xml:space="preserve">4-band configuration </w:t>
            </w:r>
            <w:r w:rsidRPr="00AF3FFD">
              <w:t>DC_3A-7A-20A_n8A</w:t>
            </w:r>
          </w:p>
          <w:p w14:paraId="14FF92DA" w14:textId="77777777" w:rsidR="00D91888" w:rsidRDefault="00D91888" w:rsidP="00D91888">
            <w:pPr>
              <w:pStyle w:val="CRCoverPage"/>
              <w:spacing w:after="0"/>
            </w:pPr>
          </w:p>
          <w:p w14:paraId="2BB15F15" w14:textId="77777777" w:rsidR="00D91888" w:rsidRDefault="00D91888" w:rsidP="00D91888">
            <w:pPr>
              <w:pStyle w:val="CRCoverPage"/>
              <w:spacing w:after="0"/>
            </w:pPr>
            <w:r>
              <w:t xml:space="preserve">3-band fallback configurations </w:t>
            </w:r>
            <w:r w:rsidRPr="00F314FD">
              <w:t>DC_3A-7A_n8A</w:t>
            </w:r>
            <w:r>
              <w:t xml:space="preserve">, </w:t>
            </w:r>
            <w:r w:rsidRPr="00F314FD">
              <w:t>DC_3A-</w:t>
            </w:r>
            <w:r>
              <w:t>20</w:t>
            </w:r>
            <w:r w:rsidRPr="00F314FD">
              <w:t>A_n8A</w:t>
            </w:r>
            <w:r>
              <w:t xml:space="preserve">, </w:t>
            </w:r>
            <w:r w:rsidRPr="00F314FD">
              <w:t>DC_</w:t>
            </w:r>
            <w:r>
              <w:t>7</w:t>
            </w:r>
            <w:r w:rsidRPr="00F314FD">
              <w:t>A-</w:t>
            </w:r>
            <w:r>
              <w:t>20</w:t>
            </w:r>
            <w:r w:rsidRPr="00F314FD">
              <w:t>A_n8A</w:t>
            </w:r>
          </w:p>
          <w:p w14:paraId="4E9970B6" w14:textId="77777777" w:rsidR="00D91888" w:rsidRDefault="00D91888" w:rsidP="00D91888">
            <w:pPr>
              <w:pStyle w:val="CRCoverPage"/>
              <w:spacing w:after="0"/>
            </w:pPr>
          </w:p>
          <w:p w14:paraId="6F85C5EA" w14:textId="77777777" w:rsidR="00D91888" w:rsidRDefault="00D91888" w:rsidP="00D91888">
            <w:pPr>
              <w:pStyle w:val="CRCoverPage"/>
              <w:spacing w:after="0"/>
            </w:pPr>
            <w:r>
              <w:t xml:space="preserve">2-band fallback configurations </w:t>
            </w:r>
            <w:r w:rsidRPr="00BB258F">
              <w:t>DC_3A_n8A</w:t>
            </w:r>
            <w:r>
              <w:t xml:space="preserve">, DC_7A_n8A, </w:t>
            </w:r>
            <w:r w:rsidRPr="00BB258F">
              <w:t>DC_</w:t>
            </w:r>
            <w:r>
              <w:t>20</w:t>
            </w:r>
            <w:r w:rsidRPr="00BB258F">
              <w:t>A_n</w:t>
            </w:r>
            <w:r>
              <w:t>8</w:t>
            </w:r>
            <w:r w:rsidRPr="00BB258F">
              <w:t>A</w:t>
            </w:r>
          </w:p>
          <w:p w14:paraId="7A068D01" w14:textId="77777777" w:rsidR="00D91888" w:rsidRDefault="00D91888" w:rsidP="00D91888">
            <w:pPr>
              <w:pStyle w:val="CRCoverPage"/>
              <w:spacing w:after="0"/>
            </w:pPr>
          </w:p>
          <w:p w14:paraId="685C47E3" w14:textId="77777777" w:rsidR="00D91888" w:rsidRDefault="00D91888" w:rsidP="00D91888">
            <w:pPr>
              <w:pStyle w:val="CRCoverPage"/>
              <w:spacing w:after="0"/>
            </w:pPr>
            <w:r>
              <w:t>2UL configuration DC_3-n8</w:t>
            </w:r>
          </w:p>
          <w:p w14:paraId="7B7060F6" w14:textId="77777777" w:rsidR="00E61721" w:rsidRDefault="00E617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5EF299" w14:textId="77777777" w:rsidR="00E61721" w:rsidRDefault="00E61721">
      <w:pPr>
        <w:pStyle w:val="CRCoverPage"/>
        <w:rPr>
          <w:lang w:val="en-US"/>
        </w:rPr>
      </w:pPr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AE423" w14:textId="77777777" w:rsidR="00D35DF7" w:rsidRDefault="00D35DF7">
      <w:pPr>
        <w:spacing w:after="0"/>
      </w:pPr>
      <w:r>
        <w:separator/>
      </w:r>
    </w:p>
  </w:endnote>
  <w:endnote w:type="continuationSeparator" w:id="0">
    <w:p w14:paraId="3CF98EAE" w14:textId="77777777" w:rsidR="00D35DF7" w:rsidRDefault="00D35D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7DCDE" w14:textId="77777777" w:rsidR="00D35DF7" w:rsidRDefault="00D35DF7">
      <w:pPr>
        <w:spacing w:after="0"/>
      </w:pPr>
      <w:r>
        <w:separator/>
      </w:r>
    </w:p>
  </w:footnote>
  <w:footnote w:type="continuationSeparator" w:id="0">
    <w:p w14:paraId="3F5C5031" w14:textId="77777777" w:rsidR="00D35DF7" w:rsidRDefault="00D35D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3C9F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53EE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5C9E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06EC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0B7F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35DF7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88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25E48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96</Words>
  <Characters>786</Characters>
  <Application>Microsoft Office Word</Application>
  <DocSecurity>0</DocSecurity>
  <Lines>6</Lines>
  <Paragraphs>1</Paragraphs>
  <ScaleCrop>false</ScaleCrop>
  <Company>ETSI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 Tuomo Säynäjäkangas</cp:lastModifiedBy>
  <cp:revision>2</cp:revision>
  <cp:lastPrinted>2020-02-05T15:54:00Z</cp:lastPrinted>
  <dcterms:created xsi:type="dcterms:W3CDTF">2022-08-25T11:27:00Z</dcterms:created>
  <dcterms:modified xsi:type="dcterms:W3CDTF">2022-08-25T11:27:00Z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